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D9D6C" w14:textId="37D87DC2" w:rsidR="00827DBC" w:rsidRDefault="00827DBC" w:rsidP="00827D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MARTILL</w:t>
      </w:r>
      <w:r w:rsidR="00C571C0">
        <w:rPr>
          <w:rFonts w:cs="Times New Roman"/>
          <w:szCs w:val="24"/>
          <w:u w:val="single"/>
        </w:rPr>
        <w:t xml:space="preserve"> (MARTYLL) </w:t>
      </w:r>
      <w:r>
        <w:rPr>
          <w:rFonts w:cs="Times New Roman"/>
          <w:szCs w:val="24"/>
          <w:u w:val="single"/>
        </w:rPr>
        <w:t xml:space="preserve">(alias </w:t>
      </w:r>
      <w:proofErr w:type="gramStart"/>
      <w:r>
        <w:rPr>
          <w:rFonts w:cs="Times New Roman"/>
          <w:szCs w:val="24"/>
          <w:u w:val="single"/>
        </w:rPr>
        <w:t>MARTYN)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(fl.1476)</w:t>
      </w:r>
    </w:p>
    <w:p w14:paraId="5A3D40D4" w14:textId="77777777" w:rsidR="00827DBC" w:rsidRDefault="00827DBC" w:rsidP="00827D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7AECE3F2" w14:textId="77777777" w:rsidR="00827DBC" w:rsidRDefault="00827DBC" w:rsidP="00827DBC">
      <w:pPr>
        <w:pStyle w:val="NoSpacing"/>
        <w:rPr>
          <w:rFonts w:cs="Times New Roman"/>
          <w:szCs w:val="24"/>
        </w:rPr>
      </w:pPr>
    </w:p>
    <w:p w14:paraId="6CF1C06F" w14:textId="075D44AF" w:rsidR="00827DBC" w:rsidRDefault="00827DBC" w:rsidP="00827DBC">
      <w:pPr>
        <w:pStyle w:val="NoSpacing"/>
        <w:rPr>
          <w:rFonts w:cs="Times New Roman"/>
          <w:szCs w:val="24"/>
        </w:rPr>
      </w:pPr>
    </w:p>
    <w:p w14:paraId="2020B2CF" w14:textId="2B57A208" w:rsidR="00C571C0" w:rsidRDefault="00C571C0" w:rsidP="00827D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1473-4</w:t>
      </w:r>
      <w:r>
        <w:rPr>
          <w:rFonts w:cs="Times New Roman"/>
          <w:szCs w:val="24"/>
        </w:rPr>
        <w:tab/>
        <w:t xml:space="preserve">He had an apprentice called Richard </w:t>
      </w:r>
      <w:proofErr w:type="spellStart"/>
      <w:r>
        <w:rPr>
          <w:rFonts w:cs="Times New Roman"/>
          <w:szCs w:val="24"/>
        </w:rPr>
        <w:t>Blaknall</w:t>
      </w:r>
      <w:proofErr w:type="spellEnd"/>
      <w:r>
        <w:rPr>
          <w:rFonts w:cs="Times New Roman"/>
          <w:szCs w:val="24"/>
        </w:rPr>
        <w:t>(q.v.).</w:t>
      </w:r>
    </w:p>
    <w:p w14:paraId="5BEFD4C3" w14:textId="2D195A6A" w:rsidR="00C571C0" w:rsidRPr="00C571C0" w:rsidRDefault="00C571C0" w:rsidP="00C571C0">
      <w:pPr>
        <w:pStyle w:val="NoSpacing"/>
        <w:ind w:left="1440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  <w:r>
        <w:rPr>
          <w:rFonts w:eastAsia="Times New Roman" w:cs="Times New Roman"/>
          <w:szCs w:val="24"/>
        </w:rPr>
        <w:t xml:space="preserve"> B</w:t>
      </w:r>
      <w:r>
        <w:rPr>
          <w:rFonts w:eastAsia="Times New Roman" w:cs="Times New Roman"/>
          <w:szCs w:val="24"/>
        </w:rPr>
        <w:t xml:space="preserve">iographical Notices of Early London Cutlers” by Charles Welch </w:t>
      </w:r>
      <w:proofErr w:type="spellStart"/>
      <w:proofErr w:type="gramStart"/>
      <w:r>
        <w:rPr>
          <w:rFonts w:eastAsia="Times New Roman" w:cs="Times New Roman"/>
          <w:szCs w:val="24"/>
        </w:rPr>
        <w:t>vol.I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published by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364)</w:t>
      </w:r>
    </w:p>
    <w:p w14:paraId="1170568B" w14:textId="77777777" w:rsidR="00827DBC" w:rsidRDefault="00827DBC" w:rsidP="00827D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Oct.1476</w:t>
      </w:r>
      <w:r>
        <w:rPr>
          <w:rFonts w:cs="Times New Roman"/>
          <w:szCs w:val="24"/>
        </w:rPr>
        <w:tab/>
        <w:t xml:space="preserve">Gift of his goods and chattels to Thomas </w:t>
      </w:r>
      <w:proofErr w:type="spellStart"/>
      <w:r>
        <w:rPr>
          <w:rFonts w:cs="Times New Roman"/>
          <w:szCs w:val="24"/>
        </w:rPr>
        <w:t>Chamberleyn</w:t>
      </w:r>
      <w:proofErr w:type="spellEnd"/>
      <w:r>
        <w:rPr>
          <w:rFonts w:cs="Times New Roman"/>
          <w:szCs w:val="24"/>
        </w:rPr>
        <w:t xml:space="preserve"> of London, cutler(q.v.).</w:t>
      </w:r>
    </w:p>
    <w:p w14:paraId="1DB4BB7C" w14:textId="77777777" w:rsidR="00827DBC" w:rsidRPr="00E903AC" w:rsidRDefault="00827DBC" w:rsidP="00827DBC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3989453C" w14:textId="77777777" w:rsidR="00827DBC" w:rsidRDefault="00827DBC" w:rsidP="00827DBC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173)</w:t>
      </w:r>
    </w:p>
    <w:p w14:paraId="6231E9AF" w14:textId="77777777" w:rsidR="00827DBC" w:rsidRDefault="00827DBC" w:rsidP="00827DBC">
      <w:pPr>
        <w:pStyle w:val="NoSpacing"/>
        <w:rPr>
          <w:rFonts w:cs="Times New Roman"/>
          <w:szCs w:val="24"/>
        </w:rPr>
      </w:pPr>
    </w:p>
    <w:p w14:paraId="2FDEC514" w14:textId="77777777" w:rsidR="00827DBC" w:rsidRDefault="00827DBC" w:rsidP="00827DBC">
      <w:pPr>
        <w:pStyle w:val="NoSpacing"/>
        <w:rPr>
          <w:rFonts w:cs="Times New Roman"/>
          <w:szCs w:val="24"/>
        </w:rPr>
      </w:pPr>
    </w:p>
    <w:p w14:paraId="103B5654" w14:textId="40AE7218" w:rsidR="00827DBC" w:rsidRDefault="00827DBC" w:rsidP="00827D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October 2022</w:t>
      </w:r>
    </w:p>
    <w:p w14:paraId="7F5BD789" w14:textId="26AD99FD" w:rsidR="00C571C0" w:rsidRDefault="00C571C0" w:rsidP="00827DB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February 2023</w:t>
      </w:r>
    </w:p>
    <w:p w14:paraId="48515D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62493" w14:textId="77777777" w:rsidR="00022964" w:rsidRDefault="00022964" w:rsidP="009139A6">
      <w:r>
        <w:separator/>
      </w:r>
    </w:p>
  </w:endnote>
  <w:endnote w:type="continuationSeparator" w:id="0">
    <w:p w14:paraId="0B5E0CA5" w14:textId="77777777" w:rsidR="00022964" w:rsidRDefault="000229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4EB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715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22D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79395" w14:textId="77777777" w:rsidR="00022964" w:rsidRDefault="00022964" w:rsidP="009139A6">
      <w:r>
        <w:separator/>
      </w:r>
    </w:p>
  </w:footnote>
  <w:footnote w:type="continuationSeparator" w:id="0">
    <w:p w14:paraId="7C2DA9FB" w14:textId="77777777" w:rsidR="00022964" w:rsidRDefault="000229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E2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240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8E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BC"/>
    <w:rsid w:val="00022964"/>
    <w:rsid w:val="000666E0"/>
    <w:rsid w:val="002510B7"/>
    <w:rsid w:val="00512DD7"/>
    <w:rsid w:val="005C130B"/>
    <w:rsid w:val="00826F5C"/>
    <w:rsid w:val="00827DBC"/>
    <w:rsid w:val="009139A6"/>
    <w:rsid w:val="009448BB"/>
    <w:rsid w:val="00947624"/>
    <w:rsid w:val="00A3176C"/>
    <w:rsid w:val="00AE65F8"/>
    <w:rsid w:val="00BA00AB"/>
    <w:rsid w:val="00C571C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56B48"/>
  <w15:chartTrackingRefBased/>
  <w15:docId w15:val="{C2A080DE-320F-419C-B7F2-A5339F0A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cp:lastPrinted>2023-02-22T14:03:00Z</cp:lastPrinted>
  <dcterms:created xsi:type="dcterms:W3CDTF">2022-10-25T09:15:00Z</dcterms:created>
  <dcterms:modified xsi:type="dcterms:W3CDTF">2023-02-22T14:05:00Z</dcterms:modified>
</cp:coreProperties>
</file>